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4786" w:rsidRPr="00362C22" w:rsidRDefault="00374786" w:rsidP="00477720">
      <w:pPr>
        <w:snapToGrid w:val="0"/>
        <w:spacing w:line="580" w:lineRule="exact"/>
        <w:rPr>
          <w:rFonts w:ascii="黑体" w:eastAsia="黑体" w:hAnsi="黑体"/>
          <w:sz w:val="32"/>
          <w:szCs w:val="32"/>
        </w:rPr>
      </w:pPr>
      <w:r w:rsidRPr="00362C22">
        <w:rPr>
          <w:rFonts w:ascii="黑体" w:eastAsia="黑体" w:hAnsi="黑体" w:hint="eastAsia"/>
          <w:sz w:val="32"/>
          <w:szCs w:val="32"/>
        </w:rPr>
        <w:t>附件</w:t>
      </w:r>
      <w:r w:rsidRPr="00362C22">
        <w:rPr>
          <w:rFonts w:ascii="黑体" w:eastAsia="黑体" w:hAnsi="黑体"/>
          <w:sz w:val="32"/>
          <w:szCs w:val="32"/>
        </w:rPr>
        <w:t>2</w:t>
      </w:r>
    </w:p>
    <w:p w:rsidR="00374786" w:rsidRPr="00362C22" w:rsidRDefault="00374786" w:rsidP="00477720">
      <w:pPr>
        <w:snapToGrid w:val="0"/>
        <w:spacing w:line="580" w:lineRule="exact"/>
        <w:jc w:val="center"/>
        <w:rPr>
          <w:rFonts w:ascii="方正小标宋简体" w:eastAsia="方正小标宋简体"/>
          <w:sz w:val="44"/>
          <w:szCs w:val="44"/>
        </w:rPr>
      </w:pPr>
      <w:r w:rsidRPr="00362C22">
        <w:rPr>
          <w:rFonts w:ascii="方正小标宋简体" w:eastAsia="方正小标宋简体" w:hint="eastAsia"/>
          <w:sz w:val="44"/>
          <w:szCs w:val="44"/>
        </w:rPr>
        <w:t>优秀共产党员申报登记表</w:t>
      </w:r>
    </w:p>
    <w:p w:rsidR="00374786" w:rsidRPr="00362C22" w:rsidRDefault="00374786" w:rsidP="00821BF5">
      <w:pPr>
        <w:snapToGrid w:val="0"/>
        <w:spacing w:line="580" w:lineRule="exact"/>
        <w:ind w:firstLineChars="100" w:firstLine="31680"/>
        <w:rPr>
          <w:rFonts w:ascii="仿宋_GB2312" w:eastAsia="仿宋_GB2312"/>
          <w:sz w:val="28"/>
          <w:szCs w:val="28"/>
        </w:rPr>
      </w:pPr>
      <w:r w:rsidRPr="00362C22">
        <w:rPr>
          <w:rFonts w:ascii="仿宋_GB2312" w:eastAsia="仿宋_GB2312" w:hAnsi="宋体" w:cs="宋体" w:hint="eastAsia"/>
          <w:kern w:val="0"/>
          <w:sz w:val="28"/>
          <w:szCs w:val="28"/>
        </w:rPr>
        <w:t>填报单位：</w:t>
      </w:r>
      <w:r>
        <w:rPr>
          <w:rFonts w:ascii="仿宋_GB2312" w:eastAsia="仿宋_GB2312" w:hAnsi="宋体" w:cs="宋体" w:hint="eastAsia"/>
          <w:kern w:val="0"/>
          <w:sz w:val="28"/>
          <w:szCs w:val="28"/>
        </w:rPr>
        <w:t>材化学院党总支</w:t>
      </w:r>
    </w:p>
    <w:tbl>
      <w:tblPr>
        <w:tblW w:w="7977" w:type="dxa"/>
        <w:jc w:val="center"/>
        <w:tblLook w:val="0000"/>
      </w:tblPr>
      <w:tblGrid>
        <w:gridCol w:w="1108"/>
        <w:gridCol w:w="401"/>
        <w:gridCol w:w="667"/>
        <w:gridCol w:w="953"/>
        <w:gridCol w:w="1080"/>
        <w:gridCol w:w="720"/>
        <w:gridCol w:w="1080"/>
        <w:gridCol w:w="1968"/>
      </w:tblGrid>
      <w:tr w:rsidR="00374786" w:rsidRPr="00362C22" w:rsidTr="00217B8D">
        <w:trPr>
          <w:trHeight w:val="271"/>
          <w:jc w:val="center"/>
        </w:trPr>
        <w:tc>
          <w:tcPr>
            <w:tcW w:w="1509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4786" w:rsidRPr="00362C22" w:rsidRDefault="00374786" w:rsidP="004B55AF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362C22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姓</w:t>
            </w:r>
            <w:r w:rsidRPr="00362C22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  </w:t>
            </w:r>
            <w:r w:rsidRPr="00362C22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名</w:t>
            </w:r>
          </w:p>
        </w:tc>
        <w:tc>
          <w:tcPr>
            <w:tcW w:w="162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4786" w:rsidRPr="00362C22" w:rsidRDefault="00374786" w:rsidP="004B55AF">
            <w:pPr>
              <w:widowControl/>
              <w:spacing w:line="400" w:lineRule="exac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罗宏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4786" w:rsidRPr="00362C22" w:rsidRDefault="00374786" w:rsidP="004B55AF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362C22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性</w:t>
            </w:r>
            <w:r w:rsidRPr="00362C22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 </w:t>
            </w:r>
            <w:r w:rsidRPr="00362C22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别</w:t>
            </w:r>
          </w:p>
        </w:tc>
        <w:tc>
          <w:tcPr>
            <w:tcW w:w="7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4786" w:rsidRPr="00362C22" w:rsidRDefault="00374786" w:rsidP="004B55AF">
            <w:pPr>
              <w:widowControl/>
              <w:spacing w:line="400" w:lineRule="exac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男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4786" w:rsidRPr="00362C22" w:rsidRDefault="00374786" w:rsidP="004B55AF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362C22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民</w:t>
            </w:r>
            <w:r w:rsidRPr="00362C22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 </w:t>
            </w:r>
            <w:r w:rsidRPr="00362C22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族</w:t>
            </w:r>
          </w:p>
        </w:tc>
        <w:tc>
          <w:tcPr>
            <w:tcW w:w="196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374786" w:rsidRPr="00217B8D" w:rsidRDefault="00374786" w:rsidP="00374786">
            <w:pPr>
              <w:widowControl/>
              <w:spacing w:line="360" w:lineRule="auto"/>
              <w:ind w:firstLineChars="200" w:firstLine="31680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217B8D">
              <w:rPr>
                <w:rFonts w:ascii="仿宋_GB2312" w:eastAsia="仿宋_GB2312" w:hAnsi="宋体" w:cs="宋体" w:hint="eastAsia"/>
                <w:kern w:val="0"/>
                <w:sz w:val="24"/>
              </w:rPr>
              <w:t>汉</w:t>
            </w:r>
          </w:p>
        </w:tc>
      </w:tr>
      <w:tr w:rsidR="00374786" w:rsidRPr="00362C22" w:rsidTr="004B55AF">
        <w:trPr>
          <w:trHeight w:val="610"/>
          <w:jc w:val="center"/>
        </w:trPr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4786" w:rsidRPr="00362C22" w:rsidRDefault="00374786" w:rsidP="004B55AF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362C22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出生年月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4786" w:rsidRPr="00362C22" w:rsidRDefault="00374786" w:rsidP="004B55AF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>1970.2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4786" w:rsidRPr="00362C22" w:rsidRDefault="00374786" w:rsidP="004B55AF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362C22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参加工</w:t>
            </w:r>
          </w:p>
          <w:p w:rsidR="00374786" w:rsidRPr="00362C22" w:rsidRDefault="00374786" w:rsidP="004B55AF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362C22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作时间</w:t>
            </w:r>
          </w:p>
        </w:tc>
        <w:tc>
          <w:tcPr>
            <w:tcW w:w="30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374786" w:rsidRPr="00362C22" w:rsidRDefault="00374786" w:rsidP="004B55AF">
            <w:pPr>
              <w:widowControl/>
              <w:spacing w:line="40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>1992.7</w:t>
            </w:r>
          </w:p>
        </w:tc>
      </w:tr>
      <w:tr w:rsidR="00374786" w:rsidRPr="00362C22" w:rsidTr="004B55AF">
        <w:trPr>
          <w:trHeight w:val="492"/>
          <w:jc w:val="center"/>
        </w:trPr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4786" w:rsidRPr="00362C22" w:rsidRDefault="00374786" w:rsidP="004B55AF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362C22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入党时间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4786" w:rsidRPr="00362C22" w:rsidRDefault="00374786" w:rsidP="004B55AF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>1997.7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4786" w:rsidRPr="00362C22" w:rsidRDefault="00374786" w:rsidP="004B55AF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362C22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文化程度</w:t>
            </w:r>
          </w:p>
        </w:tc>
        <w:tc>
          <w:tcPr>
            <w:tcW w:w="30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374786" w:rsidRPr="00362C22" w:rsidRDefault="00374786" w:rsidP="004B55AF">
            <w:pPr>
              <w:widowControl/>
              <w:spacing w:line="40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硕士研究生</w:t>
            </w:r>
          </w:p>
        </w:tc>
      </w:tr>
      <w:tr w:rsidR="00374786" w:rsidRPr="00362C22" w:rsidTr="00217B8D">
        <w:trPr>
          <w:trHeight w:val="558"/>
          <w:jc w:val="center"/>
        </w:trPr>
        <w:tc>
          <w:tcPr>
            <w:tcW w:w="2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4786" w:rsidRPr="00362C22" w:rsidRDefault="00374786" w:rsidP="004B55AF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362C22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工作单位及职务（党内职务）</w:t>
            </w:r>
          </w:p>
        </w:tc>
        <w:tc>
          <w:tcPr>
            <w:tcW w:w="58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374786" w:rsidRPr="00362C22" w:rsidRDefault="00374786" w:rsidP="004B55AF">
            <w:pPr>
              <w:widowControl/>
              <w:spacing w:line="40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823CF6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材化学院</w:t>
            </w: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党总支委员、材料系主任</w:t>
            </w:r>
          </w:p>
        </w:tc>
      </w:tr>
      <w:tr w:rsidR="00374786" w:rsidRPr="00362C22" w:rsidTr="004B55AF">
        <w:trPr>
          <w:trHeight w:val="2018"/>
          <w:jc w:val="center"/>
        </w:trPr>
        <w:tc>
          <w:tcPr>
            <w:tcW w:w="11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786" w:rsidRPr="00362C22" w:rsidRDefault="00374786" w:rsidP="004B55AF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362C22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个</w:t>
            </w:r>
          </w:p>
          <w:p w:rsidR="00374786" w:rsidRPr="00362C22" w:rsidRDefault="00374786" w:rsidP="004B55AF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362C22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人</w:t>
            </w:r>
          </w:p>
          <w:p w:rsidR="00374786" w:rsidRPr="00362C22" w:rsidRDefault="00374786" w:rsidP="004B55AF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362C22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简</w:t>
            </w:r>
          </w:p>
          <w:p w:rsidR="00374786" w:rsidRPr="00362C22" w:rsidRDefault="00374786" w:rsidP="004B55AF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362C22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历</w:t>
            </w:r>
          </w:p>
        </w:tc>
        <w:tc>
          <w:tcPr>
            <w:tcW w:w="686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</w:tcPr>
          <w:p w:rsidR="00374786" w:rsidRPr="00A6631D" w:rsidRDefault="00374786" w:rsidP="00FC5880">
            <w:pPr>
              <w:widowControl/>
              <w:spacing w:line="400" w:lineRule="exact"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A6631D">
              <w:rPr>
                <w:rFonts w:ascii="仿宋_GB2312" w:eastAsia="仿宋_GB2312" w:hAnsi="宋体" w:cs="宋体"/>
                <w:kern w:val="0"/>
                <w:sz w:val="24"/>
              </w:rPr>
              <w:t>2001.6-</w:t>
            </w:r>
            <w:r w:rsidRPr="00A6631D">
              <w:rPr>
                <w:rFonts w:ascii="仿宋_GB2312" w:eastAsia="仿宋_GB2312" w:hAnsi="宋体" w:cs="宋体" w:hint="eastAsia"/>
                <w:kern w:val="0"/>
                <w:sz w:val="24"/>
              </w:rPr>
              <w:t>至今</w:t>
            </w:r>
            <w:r w:rsidRPr="00A6631D">
              <w:rPr>
                <w:rFonts w:ascii="仿宋_GB2312" w:eastAsia="仿宋_GB2312" w:hAnsi="宋体" w:cs="宋体"/>
                <w:kern w:val="0"/>
                <w:sz w:val="24"/>
              </w:rPr>
              <w:t xml:space="preserve">   </w:t>
            </w:r>
            <w:r w:rsidRPr="00A6631D">
              <w:rPr>
                <w:rFonts w:ascii="仿宋_GB2312" w:eastAsia="仿宋_GB2312" w:hAnsi="宋体" w:cs="宋体" w:hint="eastAsia"/>
                <w:kern w:val="0"/>
                <w:sz w:val="24"/>
              </w:rPr>
              <w:t>四川理工学院</w:t>
            </w:r>
            <w:r w:rsidRPr="00A6631D">
              <w:rPr>
                <w:rFonts w:ascii="仿宋_GB2312" w:eastAsia="仿宋_GB2312" w:hAnsi="宋体" w:cs="宋体"/>
                <w:kern w:val="0"/>
                <w:sz w:val="24"/>
              </w:rPr>
              <w:t xml:space="preserve">                       </w:t>
            </w:r>
          </w:p>
          <w:p w:rsidR="00374786" w:rsidRPr="00A6631D" w:rsidRDefault="00374786" w:rsidP="00FC5880">
            <w:pPr>
              <w:widowControl/>
              <w:spacing w:line="400" w:lineRule="exact"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A6631D">
              <w:rPr>
                <w:rFonts w:ascii="仿宋_GB2312" w:eastAsia="仿宋_GB2312" w:hAnsi="宋体" w:cs="宋体"/>
                <w:kern w:val="0"/>
                <w:sz w:val="24"/>
              </w:rPr>
              <w:t xml:space="preserve">2000.11-2001.5 </w:t>
            </w:r>
            <w:r w:rsidRPr="00A6631D">
              <w:rPr>
                <w:rFonts w:ascii="仿宋_GB2312" w:eastAsia="仿宋_GB2312" w:hAnsi="宋体" w:cs="宋体" w:hint="eastAsia"/>
                <w:kern w:val="0"/>
                <w:sz w:val="24"/>
              </w:rPr>
              <w:t>四川大西洋焊接材料股份有限公司技术员</w:t>
            </w:r>
          </w:p>
          <w:p w:rsidR="00374786" w:rsidRPr="00A6631D" w:rsidRDefault="00374786" w:rsidP="00FC5880">
            <w:pPr>
              <w:widowControl/>
              <w:spacing w:line="400" w:lineRule="exact"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A6631D">
              <w:rPr>
                <w:rFonts w:ascii="仿宋_GB2312" w:eastAsia="仿宋_GB2312" w:hAnsi="宋体" w:cs="宋体"/>
                <w:kern w:val="0"/>
                <w:sz w:val="24"/>
              </w:rPr>
              <w:t>1992.09-2000.10</w:t>
            </w:r>
            <w:r w:rsidRPr="00A6631D">
              <w:rPr>
                <w:rFonts w:ascii="仿宋_GB2312" w:eastAsia="仿宋_GB2312" w:hAnsi="宋体" w:cs="宋体" w:hint="eastAsia"/>
                <w:kern w:val="0"/>
                <w:sz w:val="24"/>
              </w:rPr>
              <w:t>东方锅炉（集团）股份有限公司</w:t>
            </w:r>
            <w:r w:rsidRPr="00A6631D">
              <w:rPr>
                <w:rFonts w:ascii="仿宋_GB2312" w:eastAsia="仿宋_GB2312" w:hAnsi="宋体" w:cs="宋体"/>
                <w:kern w:val="0"/>
                <w:sz w:val="24"/>
              </w:rPr>
              <w:t xml:space="preserve"> </w:t>
            </w:r>
            <w:r w:rsidRPr="00A6631D">
              <w:rPr>
                <w:rFonts w:ascii="仿宋_GB2312" w:eastAsia="仿宋_GB2312" w:hAnsi="宋体" w:cs="宋体" w:hint="eastAsia"/>
                <w:kern w:val="0"/>
                <w:sz w:val="24"/>
              </w:rPr>
              <w:t>技术员</w:t>
            </w:r>
          </w:p>
          <w:p w:rsidR="00374786" w:rsidRPr="00362C22" w:rsidRDefault="00374786" w:rsidP="00FC5880">
            <w:pPr>
              <w:widowControl/>
              <w:spacing w:line="40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A6631D">
              <w:rPr>
                <w:rFonts w:ascii="仿宋_GB2312" w:eastAsia="仿宋_GB2312" w:hAnsi="宋体" w:cs="宋体"/>
                <w:kern w:val="0"/>
                <w:sz w:val="24"/>
              </w:rPr>
              <w:t>1988.09-1992.07</w:t>
            </w:r>
            <w:r w:rsidRPr="00A6631D">
              <w:rPr>
                <w:rFonts w:ascii="仿宋_GB2312" w:eastAsia="仿宋_GB2312" w:hAnsi="宋体" w:cs="宋体" w:hint="eastAsia"/>
                <w:kern w:val="0"/>
                <w:sz w:val="24"/>
              </w:rPr>
              <w:t>浙江大学材料系本科生</w:t>
            </w:r>
          </w:p>
        </w:tc>
      </w:tr>
      <w:tr w:rsidR="00374786" w:rsidRPr="00362C22" w:rsidTr="004B55AF">
        <w:trPr>
          <w:trHeight w:val="1081"/>
          <w:jc w:val="center"/>
        </w:trPr>
        <w:tc>
          <w:tcPr>
            <w:tcW w:w="11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786" w:rsidRPr="00362C22" w:rsidRDefault="00374786" w:rsidP="004B55AF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362C22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主</w:t>
            </w:r>
          </w:p>
          <w:p w:rsidR="00374786" w:rsidRPr="00362C22" w:rsidRDefault="00374786" w:rsidP="004B55AF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362C22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要</w:t>
            </w:r>
          </w:p>
          <w:p w:rsidR="00374786" w:rsidRPr="00362C22" w:rsidRDefault="00374786" w:rsidP="004B55AF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362C22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事</w:t>
            </w:r>
          </w:p>
          <w:p w:rsidR="00374786" w:rsidRPr="00362C22" w:rsidRDefault="00374786" w:rsidP="004B55AF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362C22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迹</w:t>
            </w:r>
          </w:p>
        </w:tc>
        <w:tc>
          <w:tcPr>
            <w:tcW w:w="686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</w:tcPr>
          <w:p w:rsidR="00374786" w:rsidRPr="00217B8D" w:rsidRDefault="00374786" w:rsidP="00374786">
            <w:pPr>
              <w:widowControl/>
              <w:spacing w:line="440" w:lineRule="exact"/>
              <w:ind w:firstLineChars="200" w:firstLine="31680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217B8D">
              <w:rPr>
                <w:rFonts w:ascii="仿宋_GB2312" w:eastAsia="仿宋_GB2312" w:hAnsi="宋体" w:cs="宋体" w:hint="eastAsia"/>
                <w:kern w:val="0"/>
                <w:sz w:val="24"/>
              </w:rPr>
              <w:t>拥护贯彻执行党的教育路线、方针和政策，坚持党的基本路线和党的四项基本原则，在政治思想和行动上与党中央保持一致，认真贯彻党的十八大精神，自觉执行党的各项路线方针政策。认真学习马克思主义、毛泽东思想和邓小平理论和三个代表重要思想，不断提高自身政治理论素质和业务工作能力，不断增强党性，注重理论联系实际。自觉践行党的群众路线，在教育实践活动中理论联系实际，切实关心学生，与学生做朋友，了解他们的真实想法和思想，加以引导和教育。坚持大局观念，勇于自我批评，团结同事，关心学生，努力做好老师和同学思想政治工作。</w:t>
            </w:r>
          </w:p>
          <w:p w:rsidR="00374786" w:rsidRPr="00217B8D" w:rsidRDefault="00374786" w:rsidP="00217B8D">
            <w:pPr>
              <w:widowControl/>
              <w:spacing w:line="44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217B8D">
              <w:rPr>
                <w:rFonts w:ascii="仿宋_GB2312" w:eastAsia="仿宋_GB2312" w:hAnsi="宋体" w:cs="宋体"/>
                <w:kern w:val="0"/>
                <w:sz w:val="24"/>
              </w:rPr>
              <w:t xml:space="preserve">   </w:t>
            </w:r>
            <w:r w:rsidRPr="00217B8D">
              <w:rPr>
                <w:rFonts w:ascii="仿宋_GB2312" w:eastAsia="仿宋_GB2312" w:hAnsi="宋体" w:cs="宋体" w:hint="eastAsia"/>
                <w:kern w:val="0"/>
                <w:sz w:val="24"/>
              </w:rPr>
              <w:t>在教学工作中，坚持教书育人，积极探索大学教育规律，坚持以学生为主体，根据学生的实际情况开展教学工作，针对不同学生的个性差异积极进行教学改革，得到了学生的认同。作为材料系主任，积极组织教学改革，近年来，在应用型人才的培养方面进行了积极探索，在培养方案的制定方面做了大量的调研工作，取得了积极成效，为今年的教学培养方案制定奠定了基础。</w:t>
            </w:r>
          </w:p>
          <w:p w:rsidR="00374786" w:rsidRPr="00217B8D" w:rsidRDefault="00374786" w:rsidP="00217B8D">
            <w:pPr>
              <w:widowControl/>
              <w:spacing w:line="44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217B8D">
              <w:rPr>
                <w:rFonts w:ascii="仿宋_GB2312" w:eastAsia="仿宋_GB2312" w:hAnsi="宋体" w:cs="宋体"/>
                <w:kern w:val="0"/>
                <w:sz w:val="24"/>
              </w:rPr>
              <w:t xml:space="preserve">    </w:t>
            </w:r>
            <w:r w:rsidRPr="00217B8D">
              <w:rPr>
                <w:rFonts w:ascii="仿宋_GB2312" w:eastAsia="仿宋_GB2312" w:hAnsi="宋体" w:cs="宋体" w:hint="eastAsia"/>
                <w:kern w:val="0"/>
                <w:sz w:val="24"/>
              </w:rPr>
              <w:t>科研工作取得较好成绩，特别是在积极为地方服务工作方面取得较好成绩，积极参与自贡市新材料“十三五”发展规划，为地方经济发展提供咨询，与自贡市的企业签订了横向项目</w:t>
            </w:r>
            <w:r w:rsidRPr="00217B8D">
              <w:rPr>
                <w:rFonts w:ascii="仿宋_GB2312" w:eastAsia="仿宋_GB2312" w:hAnsi="宋体" w:cs="宋体"/>
                <w:kern w:val="0"/>
                <w:sz w:val="24"/>
              </w:rPr>
              <w:t>5</w:t>
            </w:r>
            <w:r w:rsidRPr="00217B8D">
              <w:rPr>
                <w:rFonts w:ascii="仿宋_GB2312" w:eastAsia="仿宋_GB2312" w:hAnsi="宋体" w:cs="宋体" w:hint="eastAsia"/>
                <w:kern w:val="0"/>
                <w:sz w:val="24"/>
              </w:rPr>
              <w:t>项。近三年来，取得了一些科研成果，发表论文</w:t>
            </w:r>
            <w:r w:rsidRPr="00217B8D">
              <w:rPr>
                <w:rFonts w:ascii="仿宋_GB2312" w:eastAsia="仿宋_GB2312" w:hAnsi="宋体" w:cs="宋体"/>
                <w:kern w:val="0"/>
                <w:sz w:val="24"/>
              </w:rPr>
              <w:t>10</w:t>
            </w:r>
            <w:r w:rsidRPr="00217B8D">
              <w:rPr>
                <w:rFonts w:ascii="仿宋_GB2312" w:eastAsia="仿宋_GB2312" w:hAnsi="宋体" w:cs="宋体" w:hint="eastAsia"/>
                <w:kern w:val="0"/>
                <w:sz w:val="24"/>
              </w:rPr>
              <w:t>余篇，申报专利</w:t>
            </w:r>
            <w:r w:rsidRPr="00217B8D">
              <w:rPr>
                <w:rFonts w:ascii="仿宋_GB2312" w:eastAsia="仿宋_GB2312" w:hAnsi="宋体" w:cs="宋体"/>
                <w:kern w:val="0"/>
                <w:sz w:val="24"/>
              </w:rPr>
              <w:t>6</w:t>
            </w:r>
            <w:r w:rsidRPr="00217B8D">
              <w:rPr>
                <w:rFonts w:ascii="仿宋_GB2312" w:eastAsia="仿宋_GB2312" w:hAnsi="宋体" w:cs="宋体" w:hint="eastAsia"/>
                <w:kern w:val="0"/>
                <w:sz w:val="24"/>
              </w:rPr>
              <w:t>项，获得四川省科技进步奖二等奖一次。</w:t>
            </w:r>
          </w:p>
          <w:p w:rsidR="00374786" w:rsidRPr="00A6631D" w:rsidRDefault="00374786" w:rsidP="00374786">
            <w:pPr>
              <w:widowControl/>
              <w:spacing w:line="440" w:lineRule="exact"/>
              <w:ind w:firstLineChars="200" w:firstLine="31680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217B8D">
              <w:rPr>
                <w:rFonts w:ascii="仿宋_GB2312" w:eastAsia="仿宋_GB2312" w:hAnsi="宋体" w:cs="宋体" w:hint="eastAsia"/>
                <w:kern w:val="0"/>
                <w:sz w:val="24"/>
              </w:rPr>
              <w:t>作为总支组织委员，积极参与总支的各项工作，特别是在党建工作中取得了一些成绩，在发展党员过程中，积极与学生交流，特别是针对学生思想情绪的变化大的特点，加强对学生的思想政治工作。在入党前与学生的谈话中了解到，学生的对党的知识了解不够，特别是系统性不够了解，对为什么要树立远大的共产主义理想认识不够，特别是面对当即复杂的国际国内形势，应该怎样去认识等问题进行探讨研究。作为材料系主任，团结各位老师，带领全系其他老师，认真做好本系的各项工作，在处理教学科研工作的</w:t>
            </w:r>
            <w:bookmarkStart w:id="0" w:name="_GoBack"/>
            <w:bookmarkEnd w:id="0"/>
            <w:r w:rsidRPr="00217B8D">
              <w:rPr>
                <w:rFonts w:ascii="仿宋_GB2312" w:eastAsia="仿宋_GB2312" w:hAnsi="宋体" w:cs="宋体" w:hint="eastAsia"/>
                <w:kern w:val="0"/>
                <w:sz w:val="24"/>
              </w:rPr>
              <w:t>过程中做到大公无私，起好带头作用，特别是在学科建设等方面取得成绩，材料学科获得较大发展，成功申请教授评审权。实验室建设方面，特别是在实验室搬迁过程中不计报酬，与广大教师一道完成了实验室的搬迁与着呢更改布置工作。担任两个班级的班主任，除了日常管理工作外，还不定期召开班级大会，利用上课的间隙了解学生思想动态，参与班级活动，了解和关心学生，鼓励学生上进。</w:t>
            </w:r>
          </w:p>
        </w:tc>
      </w:tr>
      <w:tr w:rsidR="00374786" w:rsidRPr="00362C22" w:rsidTr="004B55AF">
        <w:trPr>
          <w:trHeight w:val="1471"/>
          <w:jc w:val="center"/>
        </w:trPr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786" w:rsidRPr="00362C22" w:rsidRDefault="00374786" w:rsidP="004B55AF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362C22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曾</w:t>
            </w:r>
            <w:r w:rsidRPr="00362C22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 </w:t>
            </w:r>
            <w:r w:rsidRPr="00362C22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受</w:t>
            </w:r>
          </w:p>
          <w:p w:rsidR="00374786" w:rsidRPr="00362C22" w:rsidRDefault="00374786" w:rsidP="004B55AF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362C22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表</w:t>
            </w:r>
            <w:r w:rsidRPr="00362C22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 </w:t>
            </w:r>
            <w:r w:rsidRPr="00362C22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彰</w:t>
            </w:r>
          </w:p>
          <w:p w:rsidR="00374786" w:rsidRPr="00362C22" w:rsidRDefault="00374786" w:rsidP="004B55AF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362C22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情</w:t>
            </w:r>
            <w:r w:rsidRPr="00362C22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 </w:t>
            </w:r>
            <w:r w:rsidRPr="00362C22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况</w:t>
            </w:r>
          </w:p>
        </w:tc>
        <w:tc>
          <w:tcPr>
            <w:tcW w:w="686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4786" w:rsidRPr="00362C22" w:rsidRDefault="00374786" w:rsidP="004B55AF">
            <w:pPr>
              <w:widowControl/>
              <w:spacing w:line="400" w:lineRule="exac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  <w:p w:rsidR="00374786" w:rsidRPr="00362C22" w:rsidRDefault="00374786" w:rsidP="004B55AF">
            <w:pPr>
              <w:widowControl/>
              <w:spacing w:line="400" w:lineRule="exac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获得校“优秀党员”一次</w:t>
            </w:r>
          </w:p>
          <w:p w:rsidR="00374786" w:rsidRPr="00362C22" w:rsidRDefault="00374786" w:rsidP="004B55AF">
            <w:pPr>
              <w:widowControl/>
              <w:spacing w:line="400" w:lineRule="exac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</w:tr>
      <w:tr w:rsidR="00374786" w:rsidRPr="00362C22" w:rsidTr="004B55AF">
        <w:trPr>
          <w:trHeight w:val="1587"/>
          <w:jc w:val="center"/>
        </w:trPr>
        <w:tc>
          <w:tcPr>
            <w:tcW w:w="110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74786" w:rsidRPr="00362C22" w:rsidRDefault="00374786" w:rsidP="004B55AF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362C22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基层党组织推荐意见</w:t>
            </w:r>
          </w:p>
        </w:tc>
        <w:tc>
          <w:tcPr>
            <w:tcW w:w="6869" w:type="dxa"/>
            <w:gridSpan w:val="7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</w:tcPr>
          <w:p w:rsidR="00374786" w:rsidRDefault="00374786" w:rsidP="004B55AF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  <w:p w:rsidR="00374786" w:rsidRPr="00362C22" w:rsidRDefault="00374786" w:rsidP="004B55AF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  <w:p w:rsidR="00374786" w:rsidRPr="00362C22" w:rsidRDefault="00374786" w:rsidP="004B55AF">
            <w:pPr>
              <w:widowControl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362C22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负责人签字：</w:t>
            </w:r>
            <w:r w:rsidRPr="00362C22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                      </w:t>
            </w:r>
            <w:r w:rsidRPr="00362C22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（盖</w:t>
            </w:r>
            <w:r w:rsidRPr="00362C22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  </w:t>
            </w:r>
            <w:r w:rsidRPr="00362C22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章）</w:t>
            </w:r>
          </w:p>
          <w:p w:rsidR="00374786" w:rsidRPr="00362C22" w:rsidRDefault="00374786" w:rsidP="00374786">
            <w:pPr>
              <w:widowControl/>
              <w:ind w:leftChars="47" w:left="31680" w:hangingChars="1500" w:firstLine="31680"/>
              <w:jc w:val="righ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362C22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 </w:t>
            </w:r>
            <w:r w:rsidRPr="00362C22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年</w:t>
            </w:r>
            <w:r w:rsidRPr="00362C22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  </w:t>
            </w:r>
            <w:r w:rsidRPr="00362C22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月</w:t>
            </w:r>
            <w:r w:rsidRPr="00362C22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   </w:t>
            </w:r>
            <w:r w:rsidRPr="00362C22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日</w:t>
            </w:r>
          </w:p>
        </w:tc>
      </w:tr>
      <w:tr w:rsidR="00374786" w:rsidRPr="00362C22" w:rsidTr="00217B8D">
        <w:trPr>
          <w:trHeight w:val="1982"/>
          <w:jc w:val="center"/>
        </w:trPr>
        <w:tc>
          <w:tcPr>
            <w:tcW w:w="110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74786" w:rsidRPr="00362C22" w:rsidRDefault="00374786" w:rsidP="004B55AF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362C22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党</w:t>
            </w:r>
            <w:r w:rsidRPr="00362C22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 </w:t>
            </w:r>
            <w:r w:rsidRPr="00362C22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委</w:t>
            </w:r>
          </w:p>
          <w:p w:rsidR="00374786" w:rsidRPr="00362C22" w:rsidRDefault="00374786" w:rsidP="004B55AF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362C22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审</w:t>
            </w:r>
            <w:r w:rsidRPr="00362C22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 </w:t>
            </w:r>
            <w:r w:rsidRPr="00362C22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批</w:t>
            </w:r>
          </w:p>
          <w:p w:rsidR="00374786" w:rsidRPr="00362C22" w:rsidRDefault="00374786" w:rsidP="004B55AF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362C22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意</w:t>
            </w:r>
            <w:r w:rsidRPr="00362C22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 </w:t>
            </w:r>
            <w:r w:rsidRPr="00362C22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见</w:t>
            </w:r>
          </w:p>
        </w:tc>
        <w:tc>
          <w:tcPr>
            <w:tcW w:w="6869" w:type="dxa"/>
            <w:gridSpan w:val="7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</w:tcPr>
          <w:p w:rsidR="00374786" w:rsidRPr="00362C22" w:rsidRDefault="00374786" w:rsidP="00374786">
            <w:pPr>
              <w:widowControl/>
              <w:ind w:left="31680" w:hangingChars="1250" w:firstLine="31680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  <w:p w:rsidR="00374786" w:rsidRPr="00362C22" w:rsidRDefault="00374786" w:rsidP="00374786">
            <w:pPr>
              <w:widowControl/>
              <w:ind w:firstLineChars="1713" w:firstLine="31680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362C22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（盖</w:t>
            </w:r>
            <w:r w:rsidRPr="00362C22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  </w:t>
            </w:r>
            <w:r w:rsidRPr="00362C22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章）</w:t>
            </w:r>
          </w:p>
          <w:p w:rsidR="00374786" w:rsidRPr="00362C22" w:rsidRDefault="00374786" w:rsidP="00374786">
            <w:pPr>
              <w:widowControl/>
              <w:ind w:left="31680" w:hangingChars="1250" w:firstLine="31680"/>
              <w:jc w:val="righ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362C22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 </w:t>
            </w:r>
            <w:r w:rsidRPr="00362C22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年</w:t>
            </w:r>
            <w:r w:rsidRPr="00362C22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   </w:t>
            </w:r>
            <w:r w:rsidRPr="00362C22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月</w:t>
            </w:r>
            <w:r w:rsidRPr="00362C22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   </w:t>
            </w:r>
            <w:r w:rsidRPr="00362C22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日</w:t>
            </w:r>
          </w:p>
        </w:tc>
      </w:tr>
    </w:tbl>
    <w:p w:rsidR="00374786" w:rsidRDefault="00374786"/>
    <w:sectPr w:rsidR="00374786" w:rsidSect="00645C1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4786" w:rsidRDefault="00374786" w:rsidP="00477720">
      <w:r>
        <w:separator/>
      </w:r>
    </w:p>
  </w:endnote>
  <w:endnote w:type="continuationSeparator" w:id="0">
    <w:p w:rsidR="00374786" w:rsidRDefault="00374786" w:rsidP="004777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方正小标宋简体">
    <w:altName w:val="仿宋_GB2312"/>
    <w:panose1 w:val="00000000000000000000"/>
    <w:charset w:val="86"/>
    <w:family w:val="script"/>
    <w:notTrueType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4786" w:rsidRDefault="00374786" w:rsidP="00477720">
      <w:r>
        <w:separator/>
      </w:r>
    </w:p>
  </w:footnote>
  <w:footnote w:type="continuationSeparator" w:id="0">
    <w:p w:rsidR="00374786" w:rsidRDefault="00374786" w:rsidP="0047772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C6B50"/>
    <w:rsid w:val="00135343"/>
    <w:rsid w:val="001F7370"/>
    <w:rsid w:val="0020224D"/>
    <w:rsid w:val="00217B8D"/>
    <w:rsid w:val="00343B92"/>
    <w:rsid w:val="00362C22"/>
    <w:rsid w:val="00374786"/>
    <w:rsid w:val="003E4BBA"/>
    <w:rsid w:val="00477720"/>
    <w:rsid w:val="004B55AF"/>
    <w:rsid w:val="00505D46"/>
    <w:rsid w:val="00645C18"/>
    <w:rsid w:val="0074377E"/>
    <w:rsid w:val="007D7860"/>
    <w:rsid w:val="00821BF5"/>
    <w:rsid w:val="00823CF6"/>
    <w:rsid w:val="008C52AA"/>
    <w:rsid w:val="009267FC"/>
    <w:rsid w:val="00977997"/>
    <w:rsid w:val="00A6631D"/>
    <w:rsid w:val="00BC6B50"/>
    <w:rsid w:val="00BE5FE8"/>
    <w:rsid w:val="00E4215D"/>
    <w:rsid w:val="00FC58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7720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47772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477720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477720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477720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43</TotalTime>
  <Pages>2</Pages>
  <Words>203</Words>
  <Characters>1159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CY Zeng</dc:creator>
  <cp:keywords/>
  <dc:description/>
  <cp:lastModifiedBy>User</cp:lastModifiedBy>
  <cp:revision>7</cp:revision>
  <cp:lastPrinted>2015-05-15T02:33:00Z</cp:lastPrinted>
  <dcterms:created xsi:type="dcterms:W3CDTF">2015-05-10T05:41:00Z</dcterms:created>
  <dcterms:modified xsi:type="dcterms:W3CDTF">2015-05-19T02:26:00Z</dcterms:modified>
</cp:coreProperties>
</file>